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26_143_001_1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Annweiler - Beschaffung von AED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Beschaffung von AED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